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00" w:rsidRPr="004010F8" w:rsidRDefault="004010F8" w:rsidP="004010F8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F03300" w:rsidRPr="009360A0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наказу ДОЗ ОДА</w:t>
      </w:r>
    </w:p>
    <w:p w:rsidR="00F03300" w:rsidRDefault="008D1582" w:rsidP="004010F8">
      <w:pPr>
        <w:ind w:left="5664" w:firstLine="6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25.10.2019</w:t>
      </w:r>
      <w:r w:rsidR="00F03300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1535/0/197-19</w:t>
      </w:r>
      <w:bookmarkStart w:id="0" w:name="_GoBack"/>
      <w:bookmarkEnd w:id="0"/>
      <w:r w:rsidR="00F03300" w:rsidRPr="009360A0">
        <w:rPr>
          <w:sz w:val="28"/>
          <w:szCs w:val="28"/>
          <w:lang w:val="uk-UA"/>
        </w:rPr>
        <w:t xml:space="preserve"> </w:t>
      </w:r>
      <w:r w:rsidR="00F03300">
        <w:rPr>
          <w:sz w:val="28"/>
          <w:szCs w:val="28"/>
          <w:lang w:val="uk-UA"/>
        </w:rPr>
        <w:t xml:space="preserve"> </w:t>
      </w:r>
    </w:p>
    <w:p w:rsidR="00F03300" w:rsidRDefault="00F03300" w:rsidP="00F03300">
      <w:pPr>
        <w:ind w:left="5664" w:firstLine="6"/>
        <w:rPr>
          <w:sz w:val="28"/>
          <w:szCs w:val="28"/>
          <w:lang w:val="uk-UA"/>
        </w:rPr>
      </w:pPr>
    </w:p>
    <w:p w:rsidR="00F03300" w:rsidRDefault="00F03300" w:rsidP="00F03300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E72E6" w:rsidRDefault="00F03300" w:rsidP="004010F8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медичних виробів для скринінгу донорської крові та її </w:t>
      </w:r>
      <w:r w:rsidR="002E72E6">
        <w:rPr>
          <w:sz w:val="28"/>
          <w:szCs w:val="28"/>
          <w:lang w:val="uk-UA"/>
        </w:rPr>
        <w:t xml:space="preserve">компонентів </w:t>
      </w:r>
    </w:p>
    <w:p w:rsidR="00F03300" w:rsidRDefault="002E72E6" w:rsidP="00F03300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846"/>
        <w:gridCol w:w="5103"/>
        <w:gridCol w:w="1134"/>
        <w:gridCol w:w="851"/>
        <w:gridCol w:w="2693"/>
      </w:tblGrid>
      <w:tr w:rsidR="00F03300" w:rsidRPr="006B6B26" w:rsidTr="004010F8">
        <w:tc>
          <w:tcPr>
            <w:tcW w:w="846" w:type="dxa"/>
            <w:vAlign w:val="center"/>
          </w:tcPr>
          <w:p w:rsidR="00F03300" w:rsidRPr="006B6B26" w:rsidRDefault="00F03300" w:rsidP="00297F1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:rsidR="00F03300" w:rsidRPr="006B6B26" w:rsidRDefault="00F03300" w:rsidP="00297F1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134" w:type="dxa"/>
            <w:vAlign w:val="center"/>
          </w:tcPr>
          <w:p w:rsidR="00F03300" w:rsidRPr="006B6B26" w:rsidRDefault="00F03300" w:rsidP="004010F8">
            <w:pPr>
              <w:ind w:left="-108" w:right="-108"/>
              <w:jc w:val="center"/>
              <w:rPr>
                <w:bCs/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851" w:type="dxa"/>
            <w:vAlign w:val="center"/>
          </w:tcPr>
          <w:p w:rsidR="00F03300" w:rsidRDefault="00F03300" w:rsidP="00297F1F">
            <w:pPr>
              <w:ind w:right="-111"/>
              <w:jc w:val="center"/>
              <w:rPr>
                <w:bCs/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Кіль</w:t>
            </w:r>
          </w:p>
          <w:p w:rsidR="00F03300" w:rsidRPr="006B6B26" w:rsidRDefault="00F03300" w:rsidP="00297F1F">
            <w:pPr>
              <w:ind w:right="-111"/>
              <w:jc w:val="center"/>
              <w:rPr>
                <w:bCs/>
                <w:sz w:val="28"/>
                <w:szCs w:val="28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кість</w:t>
            </w:r>
          </w:p>
        </w:tc>
        <w:tc>
          <w:tcPr>
            <w:tcW w:w="2693" w:type="dxa"/>
            <w:vAlign w:val="center"/>
          </w:tcPr>
          <w:p w:rsidR="00F03300" w:rsidRPr="006B6B26" w:rsidRDefault="00F03300" w:rsidP="004010F8">
            <w:pPr>
              <w:tabs>
                <w:tab w:val="left" w:pos="1605"/>
              </w:tabs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</w:t>
            </w:r>
            <w:r w:rsidRPr="006B6B2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підприємство</w:t>
            </w:r>
            <w:r w:rsidRPr="006B6B26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 w:eastAsia="uk-UA"/>
              </w:rPr>
            </w:pPr>
            <w:r w:rsidRPr="00E378B8">
              <w:rPr>
                <w:lang w:val="uk-UA" w:eastAsia="uk-UA"/>
              </w:rPr>
              <w:t xml:space="preserve">Набір реагентів </w:t>
            </w:r>
            <w:r w:rsidRPr="00E378B8">
              <w:rPr>
                <w:lang w:val="en-US" w:eastAsia="uk-UA"/>
              </w:rPr>
              <w:t>ARCHITECT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Anti</w:t>
            </w:r>
            <w:r w:rsidRPr="00E378B8">
              <w:rPr>
                <w:lang w:val="uk-UA" w:eastAsia="uk-UA"/>
              </w:rPr>
              <w:t>-</w:t>
            </w:r>
            <w:r w:rsidRPr="00E378B8">
              <w:rPr>
                <w:lang w:val="en-US" w:eastAsia="uk-UA"/>
              </w:rPr>
              <w:t>HCV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Reagent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Kit</w:t>
            </w:r>
            <w:r w:rsidRPr="00E378B8">
              <w:rPr>
                <w:lang w:val="uk-UA" w:eastAsia="uk-UA"/>
              </w:rPr>
              <w:t xml:space="preserve">/ </w:t>
            </w:r>
            <w:r w:rsidRPr="00E378B8">
              <w:rPr>
                <w:lang w:val="en-US" w:eastAsia="uk-UA"/>
              </w:rPr>
              <w:t>ARCHITECT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Anti</w:t>
            </w:r>
            <w:r w:rsidRPr="00E378B8">
              <w:rPr>
                <w:lang w:val="uk-UA" w:eastAsia="uk-UA"/>
              </w:rPr>
              <w:t>-</w:t>
            </w:r>
            <w:r w:rsidRPr="00E378B8">
              <w:rPr>
                <w:lang w:val="en-US" w:eastAsia="uk-UA"/>
              </w:rPr>
              <w:t>HCV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Reagent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Kit</w:t>
            </w:r>
            <w:r w:rsidRPr="00E378B8">
              <w:rPr>
                <w:lang w:val="uk-UA" w:eastAsia="uk-UA"/>
              </w:rPr>
              <w:t xml:space="preserve"> (2000 тестів), 6</w:t>
            </w:r>
            <w:r w:rsidRPr="00E378B8">
              <w:rPr>
                <w:lang w:val="en-US" w:eastAsia="uk-UA"/>
              </w:rPr>
              <w:t>C</w:t>
            </w:r>
            <w:r w:rsidRPr="00E378B8">
              <w:rPr>
                <w:lang w:val="uk-UA" w:eastAsia="uk-UA"/>
              </w:rPr>
              <w:t>37-32.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F03300" w:rsidRPr="00E378B8" w:rsidRDefault="00F03300" w:rsidP="004010F8">
            <w:pPr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6</w:t>
            </w:r>
          </w:p>
        </w:tc>
      </w:tr>
      <w:tr w:rsidR="00F03300" w:rsidRPr="00C30AFD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103" w:type="dxa"/>
          </w:tcPr>
          <w:p w:rsidR="00F03300" w:rsidRPr="006B6B26" w:rsidRDefault="00F03300" w:rsidP="004908EE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Калібратор</w:t>
            </w:r>
            <w:r w:rsidRPr="00C30AFD">
              <w:rPr>
                <w:lang w:val="uk-UA" w:eastAsia="uk-UA"/>
              </w:rPr>
              <w:t xml:space="preserve"> ARCHITECT </w:t>
            </w:r>
            <w:r w:rsidRPr="006B6B26">
              <w:rPr>
                <w:lang w:val="en-US" w:eastAsia="uk-UA"/>
              </w:rPr>
              <w:t>Anti</w:t>
            </w:r>
            <w:r w:rsidRPr="003F6EFC">
              <w:rPr>
                <w:lang w:val="uk-UA" w:eastAsia="uk-UA"/>
              </w:rPr>
              <w:t>-</w:t>
            </w:r>
            <w:r w:rsidRPr="006B6B26">
              <w:rPr>
                <w:lang w:val="en-US" w:eastAsia="uk-UA"/>
              </w:rPr>
              <w:t>HCV</w:t>
            </w:r>
            <w:r w:rsidRPr="006B6B26"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>Calibrator/</w:t>
            </w:r>
            <w:r w:rsidRPr="00C30AFD">
              <w:rPr>
                <w:lang w:val="uk-UA" w:eastAsia="uk-UA"/>
              </w:rPr>
              <w:t xml:space="preserve"> ARCHITECT </w:t>
            </w:r>
            <w:r w:rsidR="002E72E6" w:rsidRPr="00E378B8">
              <w:rPr>
                <w:lang w:val="en-US" w:eastAsia="uk-UA"/>
              </w:rPr>
              <w:t>Anti</w:t>
            </w:r>
            <w:r w:rsidR="002E72E6" w:rsidRPr="00E378B8">
              <w:rPr>
                <w:lang w:val="uk-UA" w:eastAsia="uk-UA"/>
              </w:rPr>
              <w:t>-</w:t>
            </w:r>
            <w:r w:rsidR="002E72E6" w:rsidRPr="00E378B8">
              <w:rPr>
                <w:lang w:val="en-US" w:eastAsia="uk-UA"/>
              </w:rPr>
              <w:t>HCV</w:t>
            </w:r>
            <w:r w:rsidR="002E72E6">
              <w:rPr>
                <w:lang w:val="uk-UA" w:eastAsia="uk-UA"/>
              </w:rPr>
              <w:t xml:space="preserve"> Calibrator, </w:t>
            </w:r>
            <w:r w:rsidR="002E72E6" w:rsidRPr="00E378B8">
              <w:rPr>
                <w:lang w:val="uk-UA"/>
              </w:rPr>
              <w:t>6С37-</w:t>
            </w:r>
            <w:r w:rsidR="004908EE">
              <w:rPr>
                <w:lang w:val="uk-UA"/>
              </w:rPr>
              <w:t>01</w:t>
            </w:r>
            <w:r w:rsidR="002E72E6" w:rsidRPr="00E378B8"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51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4010F8">
            <w:pPr>
              <w:ind w:left="34" w:right="-183"/>
              <w:rPr>
                <w:lang w:val="en-US" w:eastAsia="uk-UA"/>
              </w:rPr>
            </w:pPr>
            <w:r w:rsidRPr="00E378B8">
              <w:t>Контролі</w:t>
            </w:r>
            <w:r w:rsidRPr="00E378B8">
              <w:rPr>
                <w:lang w:val="en-US"/>
              </w:rPr>
              <w:t xml:space="preserve"> ARCHITECT Anti-HCV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Controls</w:t>
            </w:r>
            <w:r w:rsidRPr="00E378B8">
              <w:rPr>
                <w:lang w:val="uk-UA"/>
              </w:rPr>
              <w:t xml:space="preserve">/ </w:t>
            </w:r>
            <w:r w:rsidRPr="00E378B8">
              <w:rPr>
                <w:lang w:val="en-US"/>
              </w:rPr>
              <w:t>ARCHITECT Anti-HCV Controls</w:t>
            </w:r>
            <w:r w:rsidRPr="00E378B8">
              <w:rPr>
                <w:lang w:val="uk-UA"/>
              </w:rPr>
              <w:t>, 6С37-10.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3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/>
              </w:rPr>
            </w:pPr>
            <w:r w:rsidRPr="00E378B8">
              <w:rPr>
                <w:lang w:val="uk-UA" w:eastAsia="uk-UA"/>
              </w:rPr>
              <w:t xml:space="preserve">Набір реагентів </w:t>
            </w:r>
            <w:r w:rsidRPr="00E378B8">
              <w:rPr>
                <w:lang w:val="en-US"/>
              </w:rPr>
              <w:t>ARCHITECT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HBsAg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Qualitative</w:t>
            </w:r>
            <w:r w:rsidRPr="00E378B8">
              <w:rPr>
                <w:lang w:val="uk-UA"/>
              </w:rPr>
              <w:t xml:space="preserve"> ІІ </w:t>
            </w:r>
            <w:r w:rsidRPr="00E378B8">
              <w:rPr>
                <w:lang w:val="en-US" w:eastAsia="uk-UA"/>
              </w:rPr>
              <w:t>Reagent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Kit</w:t>
            </w:r>
            <w:r w:rsidRPr="00E378B8">
              <w:rPr>
                <w:lang w:val="uk-UA" w:eastAsia="uk-UA"/>
              </w:rPr>
              <w:t xml:space="preserve"> /</w:t>
            </w:r>
            <w:r w:rsidRPr="00E378B8">
              <w:rPr>
                <w:lang w:val="en-US"/>
              </w:rPr>
              <w:t>ARCHITECT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HBsAg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Qualitative</w:t>
            </w:r>
            <w:r w:rsidRPr="00E378B8">
              <w:rPr>
                <w:lang w:val="uk-UA"/>
              </w:rPr>
              <w:t xml:space="preserve"> ІІ </w:t>
            </w:r>
            <w:r w:rsidRPr="00E378B8">
              <w:rPr>
                <w:lang w:val="en-US" w:eastAsia="uk-UA"/>
              </w:rPr>
              <w:t>Reagent</w:t>
            </w:r>
            <w:r w:rsidRPr="00E378B8">
              <w:rPr>
                <w:lang w:val="uk-UA" w:eastAsia="uk-UA"/>
              </w:rPr>
              <w:t xml:space="preserve"> </w:t>
            </w:r>
            <w:r w:rsidRPr="00E378B8">
              <w:rPr>
                <w:lang w:val="en-US" w:eastAsia="uk-UA"/>
              </w:rPr>
              <w:t>Kit</w:t>
            </w:r>
            <w:r w:rsidRPr="00E378B8">
              <w:rPr>
                <w:lang w:val="uk-UA" w:eastAsia="uk-UA"/>
              </w:rPr>
              <w:t xml:space="preserve"> (2000 тестів), </w:t>
            </w:r>
            <w:r w:rsidRPr="00E378B8">
              <w:rPr>
                <w:lang w:val="uk-UA"/>
              </w:rPr>
              <w:t>2</w:t>
            </w:r>
            <w:r w:rsidRPr="00E378B8">
              <w:rPr>
                <w:lang w:val="en-US"/>
              </w:rPr>
              <w:t>G</w:t>
            </w:r>
            <w:r w:rsidRPr="00E378B8">
              <w:rPr>
                <w:lang w:val="uk-UA"/>
              </w:rPr>
              <w:t>22-30.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F03300" w:rsidRPr="00315BF7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315BF7" w:rsidRDefault="00F03300" w:rsidP="00297F1F">
            <w:pPr>
              <w:rPr>
                <w:lang w:val="en-US" w:eastAsia="uk-UA"/>
              </w:rPr>
            </w:pPr>
            <w:r>
              <w:rPr>
                <w:lang w:val="uk-UA" w:eastAsia="uk-UA"/>
              </w:rPr>
              <w:t>Калібратор</w:t>
            </w:r>
            <w:r w:rsidRPr="00C30AFD">
              <w:rPr>
                <w:lang w:val="uk-UA" w:eastAsia="uk-UA"/>
              </w:rPr>
              <w:t xml:space="preserve"> ARCHITECT </w:t>
            </w:r>
            <w:r w:rsidRPr="006B6B26">
              <w:rPr>
                <w:lang w:val="en-US" w:eastAsia="uk-UA"/>
              </w:rPr>
              <w:t>H</w:t>
            </w:r>
            <w:r>
              <w:rPr>
                <w:lang w:val="en-US" w:eastAsia="uk-UA"/>
              </w:rPr>
              <w:t>BsAg</w:t>
            </w:r>
            <w:r w:rsidRPr="006B6B26">
              <w:rPr>
                <w:lang w:val="uk-UA" w:eastAsia="uk-UA"/>
              </w:rPr>
              <w:t xml:space="preserve"> </w:t>
            </w:r>
            <w:r>
              <w:rPr>
                <w:lang w:val="en-US" w:eastAsia="uk-UA"/>
              </w:rPr>
              <w:t xml:space="preserve"> </w:t>
            </w:r>
            <w:r w:rsidRPr="00315BF7">
              <w:rPr>
                <w:lang w:val="uk-UA" w:eastAsia="uk-UA"/>
              </w:rPr>
              <w:t>Qualitative II</w:t>
            </w:r>
            <w:r>
              <w:rPr>
                <w:lang w:val="uk-UA" w:eastAsia="uk-UA"/>
              </w:rPr>
              <w:t xml:space="preserve"> Calibrator</w:t>
            </w:r>
            <w:r>
              <w:rPr>
                <w:lang w:val="en-US" w:eastAsia="uk-UA"/>
              </w:rPr>
              <w:t>/</w:t>
            </w:r>
            <w:r w:rsidRPr="00C30AFD">
              <w:rPr>
                <w:lang w:val="uk-UA" w:eastAsia="uk-UA"/>
              </w:rPr>
              <w:t xml:space="preserve">ARCHITECT </w:t>
            </w:r>
            <w:r w:rsidRPr="006B6B26">
              <w:rPr>
                <w:lang w:val="en-US" w:eastAsia="uk-UA"/>
              </w:rPr>
              <w:t>H</w:t>
            </w:r>
            <w:r>
              <w:rPr>
                <w:lang w:val="en-US" w:eastAsia="uk-UA"/>
              </w:rPr>
              <w:t>BsAg</w:t>
            </w:r>
            <w:r w:rsidRPr="006B6B26">
              <w:rPr>
                <w:lang w:val="uk-UA" w:eastAsia="uk-UA"/>
              </w:rPr>
              <w:t xml:space="preserve"> </w:t>
            </w:r>
            <w:r>
              <w:rPr>
                <w:lang w:val="en-US" w:eastAsia="uk-UA"/>
              </w:rPr>
              <w:t xml:space="preserve"> </w:t>
            </w:r>
            <w:r w:rsidRPr="00315BF7">
              <w:rPr>
                <w:lang w:val="uk-UA" w:eastAsia="uk-UA"/>
              </w:rPr>
              <w:t>Qualitative II</w:t>
            </w:r>
            <w:r>
              <w:rPr>
                <w:lang w:val="uk-UA" w:eastAsia="uk-UA"/>
              </w:rPr>
              <w:t xml:space="preserve"> Calibrator</w:t>
            </w:r>
            <w:r>
              <w:rPr>
                <w:lang w:val="en-US" w:eastAsia="uk-UA"/>
              </w:rPr>
              <w:t>s</w:t>
            </w:r>
            <w:r w:rsidRPr="00315BF7">
              <w:rPr>
                <w:lang w:val="en-US" w:eastAsia="uk-UA"/>
              </w:rPr>
              <w:t>,</w:t>
            </w:r>
            <w:r>
              <w:rPr>
                <w:lang w:val="en-US" w:eastAsia="uk-UA"/>
              </w:rPr>
              <w:t xml:space="preserve"> 2G22-01</w:t>
            </w:r>
          </w:p>
        </w:tc>
        <w:tc>
          <w:tcPr>
            <w:tcW w:w="1134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51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/>
              </w:rPr>
            </w:pPr>
            <w:r w:rsidRPr="00E378B8">
              <w:t>Контролі</w:t>
            </w:r>
            <w:r w:rsidRPr="00E378B8">
              <w:rPr>
                <w:lang w:val="en-US"/>
              </w:rPr>
              <w:t xml:space="preserve"> ARCHITECT HBsAg Qualitative II Controls</w:t>
            </w:r>
            <w:r w:rsidRPr="00E378B8">
              <w:rPr>
                <w:lang w:val="uk-UA"/>
              </w:rPr>
              <w:t>/</w:t>
            </w:r>
            <w:r w:rsidRPr="00E378B8">
              <w:rPr>
                <w:lang w:val="en-US"/>
              </w:rPr>
              <w:t>ARCHITECT HBsAg Qualitative II Controls</w:t>
            </w:r>
            <w:r w:rsidRPr="00E378B8">
              <w:rPr>
                <w:lang w:val="uk-UA"/>
              </w:rPr>
              <w:t xml:space="preserve">, </w:t>
            </w:r>
            <w:r w:rsidRPr="00E378B8">
              <w:rPr>
                <w:lang w:val="en-US"/>
              </w:rPr>
              <w:t>2G22-10</w:t>
            </w:r>
            <w:r w:rsidRPr="00E378B8"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/>
              </w:rPr>
            </w:pPr>
            <w:r w:rsidRPr="00E378B8">
              <w:rPr>
                <w:lang w:val="uk-UA" w:eastAsia="uk-UA"/>
              </w:rPr>
              <w:t>Набір реагентів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ARCHITECT HIV Ag/Ab Combo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 w:eastAsia="uk-UA"/>
              </w:rPr>
              <w:t>Reagent Kit</w:t>
            </w:r>
            <w:r w:rsidRPr="00E378B8">
              <w:rPr>
                <w:lang w:val="uk-UA" w:eastAsia="uk-UA"/>
              </w:rPr>
              <w:t>/</w:t>
            </w:r>
            <w:r w:rsidRPr="00E378B8">
              <w:rPr>
                <w:lang w:val="en-US"/>
              </w:rPr>
              <w:t>ARCHITECT HIV Ag/Ab Combo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 w:eastAsia="uk-UA"/>
              </w:rPr>
              <w:t>Reagent Kit</w:t>
            </w:r>
            <w:r w:rsidRPr="00E378B8">
              <w:rPr>
                <w:lang w:val="uk-UA" w:eastAsia="uk-UA"/>
              </w:rPr>
              <w:t xml:space="preserve"> (2000 тестів),</w:t>
            </w:r>
            <w:r w:rsidRPr="00E378B8">
              <w:rPr>
                <w:lang w:val="uk-UA"/>
              </w:rPr>
              <w:t xml:space="preserve"> 4</w:t>
            </w:r>
            <w:r w:rsidRPr="00E378B8">
              <w:rPr>
                <w:lang w:val="en-US"/>
              </w:rPr>
              <w:t>J</w:t>
            </w:r>
            <w:r w:rsidRPr="00E378B8">
              <w:rPr>
                <w:lang w:val="uk-UA"/>
              </w:rPr>
              <w:t>27-32.</w:t>
            </w:r>
          </w:p>
        </w:tc>
        <w:tc>
          <w:tcPr>
            <w:tcW w:w="1134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F03300" w:rsidRPr="000840A3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13419" w:rsidRDefault="00F03300" w:rsidP="00297F1F">
            <w:pPr>
              <w:rPr>
                <w:highlight w:val="yellow"/>
                <w:lang w:val="uk-UA" w:eastAsia="uk-UA"/>
              </w:rPr>
            </w:pPr>
            <w:r>
              <w:rPr>
                <w:lang w:val="uk-UA" w:eastAsia="uk-UA"/>
              </w:rPr>
              <w:t>Калібратор</w:t>
            </w:r>
            <w:r w:rsidRPr="000840A3">
              <w:rPr>
                <w:lang w:val="uk-UA" w:eastAsia="uk-UA"/>
              </w:rPr>
              <w:t xml:space="preserve"> ARCHITECT HIV Ag/Ab Combo Calibrators</w:t>
            </w:r>
            <w:r>
              <w:rPr>
                <w:lang w:val="uk-UA" w:eastAsia="uk-UA"/>
              </w:rPr>
              <w:t>/ARCHITECT HIV Ag/Ab Combo</w:t>
            </w:r>
            <w:r w:rsidRPr="000840A3">
              <w:rPr>
                <w:lang w:val="uk-UA" w:eastAsia="uk-UA"/>
              </w:rPr>
              <w:t xml:space="preserve"> Calibrator</w:t>
            </w:r>
            <w:r w:rsidRPr="00E378B8">
              <w:rPr>
                <w:lang w:val="uk-UA" w:eastAsia="uk-UA"/>
              </w:rPr>
              <w:t xml:space="preserve">, </w:t>
            </w:r>
            <w:r w:rsidRPr="00E378B8">
              <w:rPr>
                <w:lang w:val="uk-UA"/>
              </w:rPr>
              <w:t>4</w:t>
            </w:r>
            <w:r w:rsidRPr="00E378B8">
              <w:rPr>
                <w:lang w:val="en-US"/>
              </w:rPr>
              <w:t>J</w:t>
            </w:r>
            <w:r w:rsidRPr="00E378B8">
              <w:rPr>
                <w:lang w:val="uk-UA"/>
              </w:rPr>
              <w:t>27-03</w:t>
            </w:r>
          </w:p>
        </w:tc>
        <w:tc>
          <w:tcPr>
            <w:tcW w:w="1134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51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F03300" w:rsidRPr="000840A3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/>
              </w:rPr>
            </w:pPr>
            <w:r w:rsidRPr="00E378B8">
              <w:t>Контролі</w:t>
            </w:r>
            <w:r w:rsidRPr="00E378B8">
              <w:rPr>
                <w:lang w:val="en-US"/>
              </w:rPr>
              <w:t xml:space="preserve"> ARCHITECT HIV Ag/Ab Combo Controls</w:t>
            </w:r>
            <w:r w:rsidRPr="00E378B8">
              <w:rPr>
                <w:lang w:val="uk-UA"/>
              </w:rPr>
              <w:t>/</w:t>
            </w:r>
            <w:r w:rsidRPr="00E378B8">
              <w:rPr>
                <w:lang w:val="en-US"/>
              </w:rPr>
              <w:t>ARCHITECT HIV Ag/Ab Combo Controls</w:t>
            </w:r>
            <w:r w:rsidRPr="00E378B8">
              <w:rPr>
                <w:lang w:val="uk-UA"/>
              </w:rPr>
              <w:t>, 4</w:t>
            </w:r>
            <w:r w:rsidRPr="00E378B8">
              <w:rPr>
                <w:lang w:val="en-US"/>
              </w:rPr>
              <w:t>J27-12</w:t>
            </w:r>
            <w:r w:rsidRPr="00E378B8"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2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E378B8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/>
              </w:rPr>
            </w:pPr>
            <w:r w:rsidRPr="00E378B8">
              <w:rPr>
                <w:lang w:val="en-US"/>
              </w:rPr>
              <w:t>Набір реагентів ARCHITECT Syphilis TP Reagent Kit</w:t>
            </w:r>
            <w:r w:rsidRPr="00E378B8">
              <w:rPr>
                <w:lang w:val="uk-UA"/>
              </w:rPr>
              <w:t>/</w:t>
            </w:r>
            <w:r w:rsidRPr="00E378B8">
              <w:rPr>
                <w:lang w:val="en-US"/>
              </w:rPr>
              <w:t>ARCHITECT Syphilis TP Reagent Kit (500 тестів)</w:t>
            </w:r>
            <w:r w:rsidRPr="00E378B8">
              <w:rPr>
                <w:lang w:val="uk-UA"/>
              </w:rPr>
              <w:t>,</w:t>
            </w:r>
            <w:r w:rsidRPr="00E378B8">
              <w:rPr>
                <w:lang w:val="en-US"/>
              </w:rPr>
              <w:t xml:space="preserve"> 8D06-39</w:t>
            </w:r>
            <w:r w:rsidRPr="00E378B8"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</w:tr>
      <w:tr w:rsidR="00F03300" w:rsidRPr="000840A3" w:rsidTr="004010F8">
        <w:tc>
          <w:tcPr>
            <w:tcW w:w="846" w:type="dxa"/>
          </w:tcPr>
          <w:p w:rsidR="00F03300" w:rsidRPr="00E378B8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en-US"/>
              </w:rPr>
            </w:pPr>
            <w:r w:rsidRPr="00E378B8">
              <w:rPr>
                <w:lang w:val="uk-UA" w:eastAsia="uk-UA"/>
              </w:rPr>
              <w:t>Калібратор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ARCHITECT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Syphilis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TP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uk-UA" w:eastAsia="uk-UA"/>
              </w:rPr>
              <w:t>Calibrator</w:t>
            </w:r>
            <w:r w:rsidRPr="00E378B8">
              <w:rPr>
                <w:lang w:val="en-US" w:eastAsia="uk-UA"/>
              </w:rPr>
              <w:t>/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 xml:space="preserve">ARCHITECT Syphilis TP </w:t>
            </w:r>
            <w:r w:rsidRPr="00E378B8">
              <w:rPr>
                <w:lang w:val="uk-UA" w:eastAsia="uk-UA"/>
              </w:rPr>
              <w:t>Calibrator</w:t>
            </w:r>
            <w:r w:rsidRPr="00E378B8">
              <w:rPr>
                <w:lang w:val="en-US" w:eastAsia="uk-UA"/>
              </w:rPr>
              <w:t>/</w:t>
            </w:r>
            <w:r w:rsidRPr="00E378B8">
              <w:rPr>
                <w:lang w:val="uk-UA"/>
              </w:rPr>
              <w:t xml:space="preserve">, </w:t>
            </w:r>
            <w:r w:rsidRPr="00E378B8">
              <w:rPr>
                <w:lang w:val="en-US"/>
              </w:rPr>
              <w:t>8D06-04</w:t>
            </w:r>
          </w:p>
        </w:tc>
        <w:tc>
          <w:tcPr>
            <w:tcW w:w="1134" w:type="dxa"/>
          </w:tcPr>
          <w:p w:rsidR="00F03300" w:rsidRPr="006B6B26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851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F03300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E378B8" w:rsidRDefault="00F03300" w:rsidP="00297F1F">
            <w:pPr>
              <w:rPr>
                <w:lang w:val="uk-UA"/>
              </w:rPr>
            </w:pPr>
            <w:r w:rsidRPr="00E378B8">
              <w:rPr>
                <w:lang w:val="en-US"/>
              </w:rPr>
              <w:t>Контролі ARCHITECT Syphilis TP Control</w:t>
            </w:r>
            <w:r w:rsidRPr="00E378B8">
              <w:rPr>
                <w:lang w:val="en-US" w:eastAsia="uk-UA"/>
              </w:rPr>
              <w:t>s/</w:t>
            </w:r>
            <w:r w:rsidRPr="00E378B8">
              <w:rPr>
                <w:lang w:val="uk-UA"/>
              </w:rPr>
              <w:t xml:space="preserve"> </w:t>
            </w:r>
            <w:r w:rsidRPr="00E378B8">
              <w:rPr>
                <w:lang w:val="en-US"/>
              </w:rPr>
              <w:t>ARCHITECT Syphilis TP Controls</w:t>
            </w:r>
            <w:r w:rsidRPr="00E378B8">
              <w:rPr>
                <w:lang w:val="en-US" w:eastAsia="uk-UA"/>
              </w:rPr>
              <w:t>/</w:t>
            </w:r>
            <w:r w:rsidRPr="00E378B8">
              <w:rPr>
                <w:lang w:val="uk-UA"/>
              </w:rPr>
              <w:t xml:space="preserve">, </w:t>
            </w:r>
            <w:r w:rsidRPr="00E378B8">
              <w:rPr>
                <w:lang w:val="en-US"/>
              </w:rPr>
              <w:t>8D06-13</w:t>
            </w:r>
            <w:r w:rsidRPr="00E378B8"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2</w:t>
            </w:r>
          </w:p>
        </w:tc>
      </w:tr>
      <w:tr w:rsidR="00F03300" w:rsidRPr="006B6B26" w:rsidTr="004010F8">
        <w:tc>
          <w:tcPr>
            <w:tcW w:w="846" w:type="dxa"/>
          </w:tcPr>
          <w:p w:rsidR="00F03300" w:rsidRPr="006B6B26" w:rsidRDefault="00F03300" w:rsidP="00F03300">
            <w:pPr>
              <w:pStyle w:val="aa"/>
              <w:numPr>
                <w:ilvl w:val="0"/>
                <w:numId w:val="12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F03300" w:rsidRPr="005C762C" w:rsidRDefault="00F03300" w:rsidP="00297F1F">
            <w:pPr>
              <w:rPr>
                <w:lang w:val="uk-UA"/>
              </w:rPr>
            </w:pPr>
            <w:r w:rsidRPr="006B6B26">
              <w:t>Розчин</w:t>
            </w:r>
            <w:r w:rsidRPr="006B6B26">
              <w:rPr>
                <w:lang w:val="en-US"/>
              </w:rPr>
              <w:t xml:space="preserve"> ARCHITECT Probe Conditioning Solution</w:t>
            </w:r>
            <w:r>
              <w:rPr>
                <w:lang w:val="uk-UA"/>
              </w:rPr>
              <w:t xml:space="preserve">, </w:t>
            </w:r>
            <w:r w:rsidRPr="006B6B26">
              <w:rPr>
                <w:lang w:val="en-US"/>
              </w:rPr>
              <w:t>1L56-40</w:t>
            </w:r>
            <w:r>
              <w:rPr>
                <w:lang w:val="uk-UA"/>
              </w:rPr>
              <w:t>.</w:t>
            </w:r>
          </w:p>
        </w:tc>
        <w:tc>
          <w:tcPr>
            <w:tcW w:w="1134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упак.</w:t>
            </w:r>
          </w:p>
        </w:tc>
        <w:tc>
          <w:tcPr>
            <w:tcW w:w="851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F03300" w:rsidRPr="00E378B8" w:rsidRDefault="00F03300" w:rsidP="00297F1F">
            <w:pPr>
              <w:jc w:val="center"/>
              <w:rPr>
                <w:sz w:val="28"/>
                <w:szCs w:val="28"/>
                <w:lang w:val="uk-UA"/>
              </w:rPr>
            </w:pPr>
            <w:r w:rsidRPr="00E378B8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F03300" w:rsidRPr="00D96C53" w:rsidRDefault="00F03300" w:rsidP="00F03300">
      <w:pPr>
        <w:jc w:val="both"/>
        <w:rPr>
          <w:b/>
          <w:sz w:val="28"/>
          <w:szCs w:val="28"/>
          <w:lang w:val="uk-UA"/>
        </w:rPr>
      </w:pPr>
    </w:p>
    <w:p w:rsidR="004010F8" w:rsidRDefault="004010F8" w:rsidP="0012266E">
      <w:pPr>
        <w:rPr>
          <w:sz w:val="26"/>
          <w:szCs w:val="26"/>
          <w:lang w:val="uk-UA"/>
        </w:rPr>
      </w:pPr>
    </w:p>
    <w:p w:rsidR="005B5B81" w:rsidRPr="004010F8" w:rsidRDefault="004010F8" w:rsidP="0012266E">
      <w:pPr>
        <w:rPr>
          <w:sz w:val="28"/>
          <w:szCs w:val="28"/>
          <w:lang w:val="uk-UA"/>
        </w:rPr>
      </w:pPr>
      <w:r w:rsidRPr="004010F8">
        <w:rPr>
          <w:sz w:val="28"/>
          <w:szCs w:val="28"/>
          <w:lang w:val="uk-UA"/>
        </w:rPr>
        <w:t>В.о. директора департаменту                                               Т.П. КВІТНИЦЬКА</w:t>
      </w:r>
    </w:p>
    <w:sectPr w:rsidR="005B5B81" w:rsidRPr="004010F8" w:rsidSect="006A087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661" w:rsidRDefault="00637661">
      <w:r>
        <w:separator/>
      </w:r>
    </w:p>
  </w:endnote>
  <w:endnote w:type="continuationSeparator" w:id="0">
    <w:p w:rsidR="00637661" w:rsidRDefault="0063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661" w:rsidRDefault="00637661">
      <w:r>
        <w:separator/>
      </w:r>
    </w:p>
  </w:footnote>
  <w:footnote w:type="continuationSeparator" w:id="0">
    <w:p w:rsidR="00637661" w:rsidRDefault="00637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3B101941"/>
    <w:multiLevelType w:val="hybridMultilevel"/>
    <w:tmpl w:val="1EEE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43431C2E"/>
    <w:multiLevelType w:val="hybridMultilevel"/>
    <w:tmpl w:val="0E5AEB64"/>
    <w:lvl w:ilvl="0" w:tplc="DCF2E5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4BC17C42"/>
    <w:multiLevelType w:val="hybridMultilevel"/>
    <w:tmpl w:val="EF92632C"/>
    <w:lvl w:ilvl="0" w:tplc="7BE44ECA">
      <w:start w:val="2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8"/>
  </w:num>
  <w:num w:numId="5">
    <w:abstractNumId w:val="11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53984"/>
    <w:rsid w:val="00071881"/>
    <w:rsid w:val="00075D68"/>
    <w:rsid w:val="00082307"/>
    <w:rsid w:val="00084EF0"/>
    <w:rsid w:val="00087933"/>
    <w:rsid w:val="000A123E"/>
    <w:rsid w:val="000C3AE7"/>
    <w:rsid w:val="000C61C6"/>
    <w:rsid w:val="000E7E68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373F8"/>
    <w:rsid w:val="0015526D"/>
    <w:rsid w:val="00167416"/>
    <w:rsid w:val="00175700"/>
    <w:rsid w:val="001960B9"/>
    <w:rsid w:val="001B461F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C69"/>
    <w:rsid w:val="00282EF1"/>
    <w:rsid w:val="00283D0E"/>
    <w:rsid w:val="002A20E8"/>
    <w:rsid w:val="002C4854"/>
    <w:rsid w:val="002C5DF0"/>
    <w:rsid w:val="002C6F43"/>
    <w:rsid w:val="002C7908"/>
    <w:rsid w:val="002D0F42"/>
    <w:rsid w:val="002D46B3"/>
    <w:rsid w:val="002E71CB"/>
    <w:rsid w:val="002E72E6"/>
    <w:rsid w:val="00307FEE"/>
    <w:rsid w:val="00317A30"/>
    <w:rsid w:val="0032537D"/>
    <w:rsid w:val="00326026"/>
    <w:rsid w:val="00330E41"/>
    <w:rsid w:val="00333588"/>
    <w:rsid w:val="003412C1"/>
    <w:rsid w:val="00364228"/>
    <w:rsid w:val="003740CA"/>
    <w:rsid w:val="00391EA3"/>
    <w:rsid w:val="003D021A"/>
    <w:rsid w:val="003D79C0"/>
    <w:rsid w:val="003F1D02"/>
    <w:rsid w:val="004010F8"/>
    <w:rsid w:val="00412C0F"/>
    <w:rsid w:val="004164C8"/>
    <w:rsid w:val="0042188C"/>
    <w:rsid w:val="00447364"/>
    <w:rsid w:val="00450BC2"/>
    <w:rsid w:val="00454836"/>
    <w:rsid w:val="004711FE"/>
    <w:rsid w:val="00475984"/>
    <w:rsid w:val="00480790"/>
    <w:rsid w:val="00485659"/>
    <w:rsid w:val="004908EE"/>
    <w:rsid w:val="0049262F"/>
    <w:rsid w:val="00495B87"/>
    <w:rsid w:val="004B3954"/>
    <w:rsid w:val="004B487C"/>
    <w:rsid w:val="004C1954"/>
    <w:rsid w:val="004D4887"/>
    <w:rsid w:val="004D622B"/>
    <w:rsid w:val="004E100E"/>
    <w:rsid w:val="004E7509"/>
    <w:rsid w:val="004F17E9"/>
    <w:rsid w:val="005023DB"/>
    <w:rsid w:val="00512F1D"/>
    <w:rsid w:val="005357B4"/>
    <w:rsid w:val="00571914"/>
    <w:rsid w:val="00575C21"/>
    <w:rsid w:val="0058662C"/>
    <w:rsid w:val="00591686"/>
    <w:rsid w:val="005962A1"/>
    <w:rsid w:val="005A26B0"/>
    <w:rsid w:val="005B34EB"/>
    <w:rsid w:val="005B5B81"/>
    <w:rsid w:val="005B6190"/>
    <w:rsid w:val="005C29DD"/>
    <w:rsid w:val="005C2A69"/>
    <w:rsid w:val="005D053E"/>
    <w:rsid w:val="005E38EA"/>
    <w:rsid w:val="005F6D92"/>
    <w:rsid w:val="00616DD9"/>
    <w:rsid w:val="006313BF"/>
    <w:rsid w:val="00637661"/>
    <w:rsid w:val="0067294D"/>
    <w:rsid w:val="00680659"/>
    <w:rsid w:val="00685F7F"/>
    <w:rsid w:val="006A087F"/>
    <w:rsid w:val="006A36B0"/>
    <w:rsid w:val="006B2D97"/>
    <w:rsid w:val="006D3816"/>
    <w:rsid w:val="006D44C6"/>
    <w:rsid w:val="006F1EBA"/>
    <w:rsid w:val="006F59E3"/>
    <w:rsid w:val="00703442"/>
    <w:rsid w:val="00712545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A2FB0"/>
    <w:rsid w:val="007D04F5"/>
    <w:rsid w:val="007D3A48"/>
    <w:rsid w:val="007F420D"/>
    <w:rsid w:val="007F4749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84571"/>
    <w:rsid w:val="00890F17"/>
    <w:rsid w:val="008C12F8"/>
    <w:rsid w:val="008D031E"/>
    <w:rsid w:val="008D1582"/>
    <w:rsid w:val="008D7231"/>
    <w:rsid w:val="008F0016"/>
    <w:rsid w:val="00903C94"/>
    <w:rsid w:val="009052F3"/>
    <w:rsid w:val="009114C8"/>
    <w:rsid w:val="00913592"/>
    <w:rsid w:val="00916DF2"/>
    <w:rsid w:val="009374AE"/>
    <w:rsid w:val="00940B40"/>
    <w:rsid w:val="00943EB8"/>
    <w:rsid w:val="00966F9C"/>
    <w:rsid w:val="009C6CFA"/>
    <w:rsid w:val="009D58B3"/>
    <w:rsid w:val="009E216B"/>
    <w:rsid w:val="009F6372"/>
    <w:rsid w:val="00A0429E"/>
    <w:rsid w:val="00A052F0"/>
    <w:rsid w:val="00A1696E"/>
    <w:rsid w:val="00A17C9E"/>
    <w:rsid w:val="00A20167"/>
    <w:rsid w:val="00A25131"/>
    <w:rsid w:val="00A454A4"/>
    <w:rsid w:val="00A55A76"/>
    <w:rsid w:val="00A615D8"/>
    <w:rsid w:val="00A6161C"/>
    <w:rsid w:val="00A76319"/>
    <w:rsid w:val="00A840CA"/>
    <w:rsid w:val="00A91460"/>
    <w:rsid w:val="00AA6D5C"/>
    <w:rsid w:val="00AB0A9C"/>
    <w:rsid w:val="00AD39A1"/>
    <w:rsid w:val="00B03532"/>
    <w:rsid w:val="00B03BF1"/>
    <w:rsid w:val="00B12BB6"/>
    <w:rsid w:val="00B13605"/>
    <w:rsid w:val="00B25817"/>
    <w:rsid w:val="00B3430D"/>
    <w:rsid w:val="00B50912"/>
    <w:rsid w:val="00B52C07"/>
    <w:rsid w:val="00B71648"/>
    <w:rsid w:val="00B73BB8"/>
    <w:rsid w:val="00B7583A"/>
    <w:rsid w:val="00B87A26"/>
    <w:rsid w:val="00BB381D"/>
    <w:rsid w:val="00BD59FA"/>
    <w:rsid w:val="00BE01F7"/>
    <w:rsid w:val="00BE56C4"/>
    <w:rsid w:val="00C079F7"/>
    <w:rsid w:val="00C26EC2"/>
    <w:rsid w:val="00C27BDE"/>
    <w:rsid w:val="00C75577"/>
    <w:rsid w:val="00C83166"/>
    <w:rsid w:val="00C95853"/>
    <w:rsid w:val="00CC0A4E"/>
    <w:rsid w:val="00CC310A"/>
    <w:rsid w:val="00CC3313"/>
    <w:rsid w:val="00CC60D6"/>
    <w:rsid w:val="00CC7CA5"/>
    <w:rsid w:val="00CD01F2"/>
    <w:rsid w:val="00CF61A9"/>
    <w:rsid w:val="00D320F7"/>
    <w:rsid w:val="00D43FE9"/>
    <w:rsid w:val="00D479EE"/>
    <w:rsid w:val="00D633CB"/>
    <w:rsid w:val="00D91657"/>
    <w:rsid w:val="00D94F5B"/>
    <w:rsid w:val="00DC10D3"/>
    <w:rsid w:val="00DC372B"/>
    <w:rsid w:val="00DC5E7B"/>
    <w:rsid w:val="00DC703E"/>
    <w:rsid w:val="00DE565F"/>
    <w:rsid w:val="00DF37D4"/>
    <w:rsid w:val="00E05B20"/>
    <w:rsid w:val="00E0779F"/>
    <w:rsid w:val="00E13754"/>
    <w:rsid w:val="00E25BD5"/>
    <w:rsid w:val="00E261FE"/>
    <w:rsid w:val="00E53589"/>
    <w:rsid w:val="00E911F4"/>
    <w:rsid w:val="00EA3EAA"/>
    <w:rsid w:val="00EE0D59"/>
    <w:rsid w:val="00EE4118"/>
    <w:rsid w:val="00F02D45"/>
    <w:rsid w:val="00F03300"/>
    <w:rsid w:val="00F10DFB"/>
    <w:rsid w:val="00F17E38"/>
    <w:rsid w:val="00F2791E"/>
    <w:rsid w:val="00F407E6"/>
    <w:rsid w:val="00F646A1"/>
    <w:rsid w:val="00F70CA9"/>
    <w:rsid w:val="00F730B7"/>
    <w:rsid w:val="00F763E4"/>
    <w:rsid w:val="00F82FE6"/>
    <w:rsid w:val="00F87912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C774F-3928-4A2B-AF04-B757B975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2019-10-25T12:02:00Z</cp:lastPrinted>
  <dcterms:created xsi:type="dcterms:W3CDTF">2019-10-25T12:32:00Z</dcterms:created>
  <dcterms:modified xsi:type="dcterms:W3CDTF">2019-10-28T07:44:00Z</dcterms:modified>
</cp:coreProperties>
</file>